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AF722" w14:textId="25C432BF" w:rsidR="00BA00AB" w:rsidRDefault="0005427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RUSSELL</w:t>
      </w:r>
      <w:r>
        <w:rPr>
          <w:rFonts w:ascii="Times New Roman" w:hAnsi="Times New Roman" w:cs="Times New Roman"/>
          <w:sz w:val="24"/>
          <w:szCs w:val="24"/>
        </w:rPr>
        <w:t xml:space="preserve">     (d.1436)</w:t>
      </w:r>
    </w:p>
    <w:p w14:paraId="72DBA09A" w14:textId="62E0DD36" w:rsidR="0005427D" w:rsidRDefault="0005427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Vintner.</w:t>
      </w:r>
    </w:p>
    <w:p w14:paraId="67934039" w14:textId="1713C238" w:rsidR="0005427D" w:rsidRDefault="0005427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0EAD51" w14:textId="0A1BE780" w:rsidR="0005427D" w:rsidRDefault="0005427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8CE2B4" w14:textId="3A86DC0C" w:rsidR="0005427D" w:rsidRDefault="0005427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May1436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p.142)</w:t>
      </w:r>
    </w:p>
    <w:p w14:paraId="62B494D2" w14:textId="4C2C744C" w:rsidR="0005427D" w:rsidRDefault="0005427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Sep.</w:t>
      </w:r>
      <w:r>
        <w:rPr>
          <w:rFonts w:ascii="Times New Roman" w:hAnsi="Times New Roman" w:cs="Times New Roman"/>
          <w:sz w:val="24"/>
          <w:szCs w:val="24"/>
        </w:rPr>
        <w:tab/>
        <w:t>Probate of his Will.     (ibid.)</w:t>
      </w:r>
    </w:p>
    <w:p w14:paraId="60766199" w14:textId="388B0A31" w:rsidR="0005427D" w:rsidRDefault="0005427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12CAF3" w14:textId="71009B40" w:rsidR="0005427D" w:rsidRDefault="0005427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50D153" w14:textId="72DFB7CA" w:rsidR="0005427D" w:rsidRPr="0005427D" w:rsidRDefault="0005427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sectPr w:rsidR="0005427D" w:rsidRPr="000542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03421" w14:textId="77777777" w:rsidR="0005427D" w:rsidRDefault="0005427D" w:rsidP="009139A6">
      <w:r>
        <w:separator/>
      </w:r>
    </w:p>
  </w:endnote>
  <w:endnote w:type="continuationSeparator" w:id="0">
    <w:p w14:paraId="59D8FD24" w14:textId="77777777" w:rsidR="0005427D" w:rsidRDefault="0005427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9DB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0CC3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0BF0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78BC6" w14:textId="77777777" w:rsidR="0005427D" w:rsidRDefault="0005427D" w:rsidP="009139A6">
      <w:r>
        <w:separator/>
      </w:r>
    </w:p>
  </w:footnote>
  <w:footnote w:type="continuationSeparator" w:id="0">
    <w:p w14:paraId="38DB3A1D" w14:textId="77777777" w:rsidR="0005427D" w:rsidRDefault="0005427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0AE6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4A6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B75C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7D"/>
    <w:rsid w:val="0005427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625A1"/>
  <w15:chartTrackingRefBased/>
  <w15:docId w15:val="{FB10B960-974F-4CD0-8152-9A45F36EC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2021-12-03T07:59:00Z</dcterms:created>
  <dcterms:modified xsi:type="dcterms:W3CDTF">2021-12-03T08:01:00Z</dcterms:modified>
</cp:coreProperties>
</file>